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8745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BAWDEWYN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7F872220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Moslowe</w:t>
      </w:r>
      <w:proofErr w:type="spellEnd"/>
      <w:r>
        <w:rPr>
          <w:rFonts w:cs="Times New Roman"/>
          <w:szCs w:val="24"/>
        </w:rPr>
        <w:t>, Shropshire.</w:t>
      </w:r>
    </w:p>
    <w:p w14:paraId="7E353170" w14:textId="77777777" w:rsidR="00C711CE" w:rsidRDefault="00C711CE" w:rsidP="00C711CE">
      <w:pPr>
        <w:pStyle w:val="NoSpacing"/>
        <w:rPr>
          <w:rFonts w:cs="Times New Roman"/>
          <w:szCs w:val="24"/>
        </w:rPr>
      </w:pPr>
    </w:p>
    <w:p w14:paraId="59B693CA" w14:textId="77777777" w:rsidR="00C711CE" w:rsidRDefault="00C711CE" w:rsidP="00C711CE">
      <w:pPr>
        <w:pStyle w:val="NoSpacing"/>
        <w:rPr>
          <w:rFonts w:cs="Times New Roman"/>
          <w:szCs w:val="24"/>
        </w:rPr>
      </w:pPr>
    </w:p>
    <w:p w14:paraId="4C50A132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4C44DBD2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08B1ED45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Derbyshire.</w:t>
      </w:r>
    </w:p>
    <w:p w14:paraId="2CE82BB6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61E1AF12" w14:textId="77777777" w:rsidR="00C711CE" w:rsidRDefault="00C711CE" w:rsidP="00C711CE">
      <w:pPr>
        <w:pStyle w:val="NoSpacing"/>
        <w:rPr>
          <w:rFonts w:cs="Times New Roman"/>
          <w:szCs w:val="24"/>
        </w:rPr>
      </w:pPr>
    </w:p>
    <w:p w14:paraId="2A062A18" w14:textId="77777777" w:rsidR="00C711CE" w:rsidRDefault="00C711CE" w:rsidP="00C711CE">
      <w:pPr>
        <w:pStyle w:val="NoSpacing"/>
        <w:rPr>
          <w:rFonts w:cs="Times New Roman"/>
          <w:szCs w:val="24"/>
        </w:rPr>
      </w:pPr>
    </w:p>
    <w:p w14:paraId="4989AB6B" w14:textId="77777777" w:rsidR="00C711CE" w:rsidRDefault="00C711CE" w:rsidP="00C711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2024</w:t>
      </w:r>
    </w:p>
    <w:p w14:paraId="442D50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ACD77" w14:textId="77777777" w:rsidR="00C711CE" w:rsidRDefault="00C711CE" w:rsidP="009139A6">
      <w:r>
        <w:separator/>
      </w:r>
    </w:p>
  </w:endnote>
  <w:endnote w:type="continuationSeparator" w:id="0">
    <w:p w14:paraId="7DFAB936" w14:textId="77777777" w:rsidR="00C711CE" w:rsidRDefault="00C711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CB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60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93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B92B" w14:textId="77777777" w:rsidR="00C711CE" w:rsidRDefault="00C711CE" w:rsidP="009139A6">
      <w:r>
        <w:separator/>
      </w:r>
    </w:p>
  </w:footnote>
  <w:footnote w:type="continuationSeparator" w:id="0">
    <w:p w14:paraId="4858153B" w14:textId="77777777" w:rsidR="00C711CE" w:rsidRDefault="00C711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0D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BC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46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C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1C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C0C4"/>
  <w15:chartTrackingRefBased/>
  <w15:docId w15:val="{89650FA8-FEF6-44FE-9DC2-3B128EF0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2024-03-29T16:12:00Z</dcterms:created>
  <dcterms:modified xsi:type="dcterms:W3CDTF">2024-03-29T16:13:00Z</dcterms:modified>
</cp:coreProperties>
</file>